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130" w:rsidRDefault="00D46130" w:rsidP="008B03CE">
      <w:pPr>
        <w:jc w:val="center"/>
        <w:rPr>
          <w:lang w:val="uk-UA"/>
        </w:rPr>
      </w:pPr>
      <w:r w:rsidRPr="008C1F1F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5" o:title=""/>
          </v:shape>
        </w:pict>
      </w:r>
    </w:p>
    <w:p w:rsidR="00D46130" w:rsidRDefault="00D46130" w:rsidP="008B03CE">
      <w:pPr>
        <w:jc w:val="center"/>
        <w:rPr>
          <w:lang w:val="uk-UA"/>
        </w:rPr>
      </w:pPr>
    </w:p>
    <w:p w:rsidR="00D46130" w:rsidRDefault="00D46130" w:rsidP="008B03CE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D46130" w:rsidRDefault="00D46130" w:rsidP="008B03CE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D46130" w:rsidRDefault="00D46130" w:rsidP="008B03CE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D46130" w:rsidRDefault="00D46130" w:rsidP="008B03CE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D46130" w:rsidRDefault="00D46130" w:rsidP="008B03CE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D46130" w:rsidRDefault="00D46130" w:rsidP="008B03CE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>м. Арциз</w:t>
      </w:r>
    </w:p>
    <w:p w:rsidR="00D46130" w:rsidRDefault="00D46130" w:rsidP="008B03CE">
      <w:pPr>
        <w:rPr>
          <w:lang w:val="uk-UA"/>
        </w:rPr>
      </w:pPr>
    </w:p>
    <w:p w:rsidR="00D46130" w:rsidRPr="00B71F28" w:rsidRDefault="00D46130" w:rsidP="008B03C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Pr="00B71F28">
        <w:rPr>
          <w:sz w:val="28"/>
          <w:szCs w:val="28"/>
          <w:lang w:val="uk-UA"/>
        </w:rPr>
        <w:t xml:space="preserve">  2021 р.</w:t>
      </w:r>
      <w:r>
        <w:rPr>
          <w:sz w:val="28"/>
          <w:szCs w:val="28"/>
          <w:lang w:val="uk-UA"/>
        </w:rPr>
        <w:t xml:space="preserve">                                                                                     </w:t>
      </w:r>
      <w:r w:rsidRPr="00B71F28"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150</w:t>
      </w:r>
      <w:r w:rsidRPr="00B71F28">
        <w:rPr>
          <w:sz w:val="28"/>
          <w:szCs w:val="28"/>
          <w:lang w:val="uk-UA"/>
        </w:rPr>
        <w:t>-к</w:t>
      </w:r>
    </w:p>
    <w:p w:rsidR="00D46130" w:rsidRDefault="00D46130" w:rsidP="008B03CE"/>
    <w:p w:rsidR="00D46130" w:rsidRPr="00C2316E" w:rsidRDefault="00D46130" w:rsidP="008B03CE">
      <w:pPr>
        <w:pStyle w:val="HTMLPreformatted"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призначення Михайлової Д.С. на посаду </w:t>
      </w:r>
    </w:p>
    <w:p w:rsidR="00D46130" w:rsidRDefault="00D46130" w:rsidP="008B03CE">
      <w:pPr>
        <w:pStyle w:val="HTMLPreformatted"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головного спеціаліста з інвестиційних проектів</w:t>
      </w:r>
      <w:r w:rsidRPr="00133EE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відділу </w:t>
      </w:r>
    </w:p>
    <w:p w:rsidR="00D46130" w:rsidRPr="00133EE8" w:rsidRDefault="00D46130" w:rsidP="00711958">
      <w:pPr>
        <w:pStyle w:val="HTMLPreformatted"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економіки та інвестицій </w:t>
      </w:r>
      <w:r w:rsidRPr="00133EE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Арцизької міської ради  </w:t>
      </w:r>
    </w:p>
    <w:p w:rsidR="00D46130" w:rsidRDefault="00D46130" w:rsidP="008B03CE">
      <w:pPr>
        <w:pStyle w:val="HTMLPreformatted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D46130" w:rsidRDefault="00D46130" w:rsidP="008B03CE">
      <w:pPr>
        <w:pStyle w:val="HTMLPreformatted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709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 підставі</w:t>
      </w:r>
      <w:r w:rsidRPr="007842CD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статті 42 Закону України «Про місцеве самоврядування в Україні»,  абзацу 5 частини 1 статті 10, статей 11, 14, 15 Закону України «Про службу в органах місцевого самоврядування»,</w:t>
      </w:r>
      <w:r w:rsidRPr="00EE456A">
        <w:rPr>
          <w:rFonts w:ascii="Times New Roman" w:hAnsi="Times New Roman" w:cs="Times New Roman"/>
          <w:sz w:val="28"/>
          <w:szCs w:val="28"/>
          <w:lang w:val="uk-UA"/>
        </w:rPr>
        <w:t>статті 3 Закону України «Про запобігання корупції»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,витягу з протоколу конкурсної комісії від 28 травня 2021 року №07,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розглянувши особисту заяву  Михайлової Д.С.:</w:t>
      </w:r>
    </w:p>
    <w:p w:rsidR="00D46130" w:rsidRPr="00E56F33" w:rsidRDefault="00D46130" w:rsidP="008B03CE">
      <w:pPr>
        <w:pStyle w:val="HTMLPreformatted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Призначити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Михайлову Діану Сергіївну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за результатами  конкурсу  на посаду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головного спеціаліста  з інвестиційних проектів відділу економіки та інвестицій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 міс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ької ради з 01 червня  2021 року, присвоїти 15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ранг посадової особи місцевого самоврядування  в межах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7 </w:t>
      </w:r>
      <w:r w:rsidRPr="00B8583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категорії посад.</w:t>
      </w:r>
    </w:p>
    <w:p w:rsidR="00D46130" w:rsidRPr="00E56F33" w:rsidRDefault="00D46130" w:rsidP="008B03CE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Встановити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Михайловій Д.С.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посадовий оклад згідно зі  штатним  розписом.</w:t>
      </w:r>
    </w:p>
    <w:p w:rsidR="00D46130" w:rsidRPr="00E14671" w:rsidRDefault="00D46130" w:rsidP="008B03CE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покласти на заступника міського голови Стоянову О.П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D46130" w:rsidRDefault="00D46130" w:rsidP="008B03CE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46130" w:rsidRDefault="00D46130" w:rsidP="008B03CE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46130" w:rsidRPr="00670933" w:rsidRDefault="00D46130" w:rsidP="008B03CE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46130" w:rsidRDefault="00D46130" w:rsidP="008B03CE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D46130" w:rsidRDefault="00D46130" w:rsidP="008B03CE">
      <w:pPr>
        <w:rPr>
          <w:sz w:val="28"/>
          <w:szCs w:val="28"/>
          <w:lang w:val="uk-UA"/>
        </w:rPr>
      </w:pPr>
    </w:p>
    <w:p w:rsidR="00D46130" w:rsidRDefault="00D46130" w:rsidP="008B03CE">
      <w:pPr>
        <w:rPr>
          <w:sz w:val="28"/>
          <w:szCs w:val="28"/>
          <w:lang w:val="uk-UA"/>
        </w:rPr>
      </w:pPr>
    </w:p>
    <w:p w:rsidR="00D46130" w:rsidRDefault="00D46130" w:rsidP="008B03CE">
      <w:pPr>
        <w:rPr>
          <w:sz w:val="28"/>
          <w:szCs w:val="28"/>
          <w:lang w:val="uk-UA"/>
        </w:rPr>
      </w:pPr>
    </w:p>
    <w:p w:rsidR="00D46130" w:rsidRDefault="00D46130" w:rsidP="008B03CE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Д.Михайлова</w:t>
      </w:r>
    </w:p>
    <w:p w:rsidR="00D46130" w:rsidRDefault="00D46130" w:rsidP="008B03CE">
      <w:pPr>
        <w:rPr>
          <w:sz w:val="28"/>
          <w:szCs w:val="28"/>
          <w:lang w:val="uk-UA"/>
        </w:rPr>
      </w:pPr>
    </w:p>
    <w:p w:rsidR="00D46130" w:rsidRDefault="00D46130" w:rsidP="008B03CE">
      <w:pPr>
        <w:rPr>
          <w:sz w:val="28"/>
          <w:szCs w:val="28"/>
          <w:lang w:val="uk-UA"/>
        </w:rPr>
      </w:pPr>
    </w:p>
    <w:p w:rsidR="00D46130" w:rsidRDefault="00D46130" w:rsidP="008B03C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6130" w:rsidRDefault="00D46130" w:rsidP="008B03C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6130" w:rsidRDefault="00D46130" w:rsidP="008B03C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6130" w:rsidRDefault="00D46130" w:rsidP="008B03C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6130" w:rsidRPr="00E96A52" w:rsidRDefault="00D46130" w:rsidP="008B03C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D46130" w:rsidRPr="00E96A52" w:rsidRDefault="00D46130" w:rsidP="008B03C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28  травня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150</w:t>
      </w:r>
      <w:bookmarkStart w:id="0" w:name="_GoBack"/>
      <w:bookmarkEnd w:id="0"/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D46130" w:rsidRDefault="00D46130" w:rsidP="008B03C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6130" w:rsidRPr="00E56F33" w:rsidRDefault="00D46130" w:rsidP="008B03CE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призначення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Михайлової Д.С.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на посаду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головного спеціалістаз інвестиційних проектів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відділу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економіки та інвестицій 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Арцизької міської ради  </w:t>
      </w:r>
    </w:p>
    <w:p w:rsidR="00D46130" w:rsidRPr="00176AB3" w:rsidRDefault="00D46130" w:rsidP="008B03C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6130" w:rsidRDefault="00D46130" w:rsidP="008B03CE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D46130" w:rsidRDefault="00D46130" w:rsidP="008B03CE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D46130" w:rsidRDefault="00D46130" w:rsidP="008B03CE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D46130" w:rsidRPr="00CF77D5" w:rsidRDefault="00D46130" w:rsidP="008B03CE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D46130" w:rsidRDefault="00D46130" w:rsidP="008B03C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Арцизького міського голови</w:t>
      </w:r>
    </w:p>
    <w:p w:rsidR="00D46130" w:rsidRDefault="00D46130" w:rsidP="008B03C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О.Стоянова</w:t>
      </w:r>
    </w:p>
    <w:p w:rsidR="00D46130" w:rsidRDefault="00D46130" w:rsidP="008B03CE">
      <w:pPr>
        <w:rPr>
          <w:sz w:val="28"/>
          <w:szCs w:val="28"/>
          <w:lang w:val="uk-UA"/>
        </w:rPr>
      </w:pPr>
    </w:p>
    <w:p w:rsidR="00D46130" w:rsidRDefault="00D46130" w:rsidP="008B03CE">
      <w:pPr>
        <w:rPr>
          <w:sz w:val="28"/>
          <w:szCs w:val="28"/>
          <w:lang w:val="uk-UA"/>
        </w:rPr>
      </w:pPr>
    </w:p>
    <w:p w:rsidR="00D46130" w:rsidRDefault="00D46130" w:rsidP="008B03C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юридичного відділу Арцизької міської ради</w:t>
      </w:r>
    </w:p>
    <w:p w:rsidR="00D46130" w:rsidRDefault="00D46130" w:rsidP="008B03C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А.Станкова</w:t>
      </w:r>
    </w:p>
    <w:p w:rsidR="00D46130" w:rsidRDefault="00D46130" w:rsidP="008B03CE">
      <w:pPr>
        <w:rPr>
          <w:sz w:val="28"/>
          <w:szCs w:val="28"/>
          <w:lang w:val="uk-UA"/>
        </w:rPr>
      </w:pPr>
    </w:p>
    <w:p w:rsidR="00D46130" w:rsidRDefault="00D46130" w:rsidP="008B03CE">
      <w:pPr>
        <w:rPr>
          <w:sz w:val="28"/>
          <w:szCs w:val="28"/>
          <w:lang w:val="uk-UA"/>
        </w:rPr>
      </w:pPr>
    </w:p>
    <w:p w:rsidR="00D46130" w:rsidRPr="00E05F39" w:rsidRDefault="00D46130" w:rsidP="008B03CE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D46130" w:rsidRPr="00E05F39" w:rsidRDefault="00D46130" w:rsidP="008B03CE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D46130" w:rsidRPr="00E05F39" w:rsidRDefault="00D46130" w:rsidP="008B03CE">
      <w:pPr>
        <w:rPr>
          <w:sz w:val="28"/>
          <w:szCs w:val="28"/>
          <w:lang w:val="uk-UA"/>
        </w:rPr>
      </w:pPr>
    </w:p>
    <w:p w:rsidR="00D46130" w:rsidRPr="00A84420" w:rsidRDefault="00D46130" w:rsidP="008B03CE">
      <w:pPr>
        <w:rPr>
          <w:lang w:val="uk-UA"/>
        </w:rPr>
      </w:pPr>
    </w:p>
    <w:p w:rsidR="00D46130" w:rsidRDefault="00D46130" w:rsidP="008B03CE"/>
    <w:p w:rsidR="00D46130" w:rsidRDefault="00D46130" w:rsidP="008B03CE">
      <w:pPr>
        <w:rPr>
          <w:lang w:val="uk-UA"/>
        </w:rPr>
      </w:pPr>
    </w:p>
    <w:p w:rsidR="00D46130" w:rsidRDefault="00D46130" w:rsidP="008B03CE">
      <w:pPr>
        <w:rPr>
          <w:lang w:val="uk-UA"/>
        </w:rPr>
      </w:pPr>
    </w:p>
    <w:p w:rsidR="00D46130" w:rsidRDefault="00D46130" w:rsidP="008B03CE">
      <w:pPr>
        <w:rPr>
          <w:lang w:val="uk-UA"/>
        </w:rPr>
      </w:pPr>
    </w:p>
    <w:p w:rsidR="00D46130" w:rsidRDefault="00D46130" w:rsidP="008B03CE">
      <w:pPr>
        <w:rPr>
          <w:lang w:val="uk-UA"/>
        </w:rPr>
      </w:pPr>
    </w:p>
    <w:p w:rsidR="00D46130" w:rsidRDefault="00D46130" w:rsidP="008B03CE">
      <w:pPr>
        <w:rPr>
          <w:lang w:val="uk-UA"/>
        </w:rPr>
      </w:pPr>
    </w:p>
    <w:p w:rsidR="00D46130" w:rsidRPr="00AC24EA" w:rsidRDefault="00D46130" w:rsidP="008B03CE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D46130" w:rsidRDefault="00D46130" w:rsidP="008B03CE">
      <w:pPr>
        <w:rPr>
          <w:lang w:val="uk-UA"/>
        </w:rPr>
      </w:pPr>
    </w:p>
    <w:p w:rsidR="00D46130" w:rsidRPr="00D22F78" w:rsidRDefault="00D46130" w:rsidP="008B03CE">
      <w:pPr>
        <w:rPr>
          <w:sz w:val="28"/>
          <w:szCs w:val="28"/>
          <w:lang w:val="uk-UA"/>
        </w:rPr>
      </w:pPr>
    </w:p>
    <w:p w:rsidR="00D46130" w:rsidRPr="001E630A" w:rsidRDefault="00D46130" w:rsidP="008B03CE">
      <w:pPr>
        <w:rPr>
          <w:lang w:val="uk-UA"/>
        </w:rPr>
      </w:pPr>
    </w:p>
    <w:p w:rsidR="00D46130" w:rsidRPr="00282690" w:rsidRDefault="00D46130" w:rsidP="008B03CE">
      <w:pPr>
        <w:rPr>
          <w:lang w:val="uk-UA"/>
        </w:rPr>
      </w:pPr>
    </w:p>
    <w:p w:rsidR="00D46130" w:rsidRPr="00343C07" w:rsidRDefault="00D46130" w:rsidP="008B03CE">
      <w:pPr>
        <w:rPr>
          <w:lang w:val="uk-UA"/>
        </w:rPr>
      </w:pPr>
    </w:p>
    <w:p w:rsidR="00D46130" w:rsidRPr="00EE52F7" w:rsidRDefault="00D46130" w:rsidP="008B03CE">
      <w:pPr>
        <w:rPr>
          <w:lang w:val="uk-UA"/>
        </w:rPr>
      </w:pPr>
    </w:p>
    <w:p w:rsidR="00D46130" w:rsidRPr="00255229" w:rsidRDefault="00D46130" w:rsidP="008B03CE">
      <w:pPr>
        <w:rPr>
          <w:lang w:val="uk-UA"/>
        </w:rPr>
      </w:pPr>
    </w:p>
    <w:p w:rsidR="00D46130" w:rsidRPr="00176AB3" w:rsidRDefault="00D46130" w:rsidP="008B03CE">
      <w:pPr>
        <w:rPr>
          <w:lang w:val="uk-UA"/>
        </w:rPr>
      </w:pPr>
    </w:p>
    <w:p w:rsidR="00D46130" w:rsidRPr="004065E3" w:rsidRDefault="00D46130" w:rsidP="008B03CE">
      <w:pPr>
        <w:rPr>
          <w:lang w:val="uk-UA"/>
        </w:rPr>
      </w:pPr>
    </w:p>
    <w:p w:rsidR="00D46130" w:rsidRPr="008B03CE" w:rsidRDefault="00D46130">
      <w:pPr>
        <w:rPr>
          <w:lang w:val="uk-UA"/>
        </w:rPr>
      </w:pPr>
    </w:p>
    <w:sectPr w:rsidR="00D46130" w:rsidRPr="008B03CE" w:rsidSect="00133EE8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6358"/>
    <w:multiLevelType w:val="hybridMultilevel"/>
    <w:tmpl w:val="205230CA"/>
    <w:lvl w:ilvl="0" w:tplc="285CD202">
      <w:start w:val="2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03CE"/>
    <w:rsid w:val="00133EE8"/>
    <w:rsid w:val="00176AB3"/>
    <w:rsid w:val="001E630A"/>
    <w:rsid w:val="00255229"/>
    <w:rsid w:val="00282690"/>
    <w:rsid w:val="003010A8"/>
    <w:rsid w:val="00343C07"/>
    <w:rsid w:val="004065E3"/>
    <w:rsid w:val="004C45DD"/>
    <w:rsid w:val="00670933"/>
    <w:rsid w:val="00711958"/>
    <w:rsid w:val="007735AB"/>
    <w:rsid w:val="007842CD"/>
    <w:rsid w:val="007F59A7"/>
    <w:rsid w:val="008B03CE"/>
    <w:rsid w:val="008C1F1F"/>
    <w:rsid w:val="00A84420"/>
    <w:rsid w:val="00AC24EA"/>
    <w:rsid w:val="00B71F28"/>
    <w:rsid w:val="00B85834"/>
    <w:rsid w:val="00C15665"/>
    <w:rsid w:val="00C2316E"/>
    <w:rsid w:val="00CF77D5"/>
    <w:rsid w:val="00D22F78"/>
    <w:rsid w:val="00D46130"/>
    <w:rsid w:val="00DF67B7"/>
    <w:rsid w:val="00E05F39"/>
    <w:rsid w:val="00E14671"/>
    <w:rsid w:val="00E56F33"/>
    <w:rsid w:val="00E96A52"/>
    <w:rsid w:val="00EE456A"/>
    <w:rsid w:val="00EE52F7"/>
    <w:rsid w:val="00FD5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3CE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8B03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8B03CE"/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Normal"/>
    <w:uiPriority w:val="99"/>
    <w:rsid w:val="008B03C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NoSpacing">
    <w:name w:val="No Spacing"/>
    <w:uiPriority w:val="99"/>
    <w:qFormat/>
    <w:rsid w:val="008B03CE"/>
    <w:rPr>
      <w:lang w:eastAsia="en-US"/>
    </w:rPr>
  </w:style>
  <w:style w:type="paragraph" w:styleId="ListParagraph">
    <w:name w:val="List Paragraph"/>
    <w:basedOn w:val="Normal"/>
    <w:uiPriority w:val="99"/>
    <w:qFormat/>
    <w:rsid w:val="008B03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B03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03CE"/>
    <w:rPr>
      <w:rFonts w:ascii="Tahoma" w:eastAsia="Times New Roman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280</Words>
  <Characters>1602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2021-05-31T12:59:00Z</cp:lastPrinted>
  <dcterms:created xsi:type="dcterms:W3CDTF">2021-05-11T07:46:00Z</dcterms:created>
  <dcterms:modified xsi:type="dcterms:W3CDTF">2022-01-10T10:40:00Z</dcterms:modified>
</cp:coreProperties>
</file>